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31"/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56"/>
        <w:gridCol w:w="1259"/>
        <w:gridCol w:w="3870"/>
      </w:tblGrid>
      <w:tr w:rsidR="006576AA" w:rsidRPr="007C2881" w:rsidTr="007C2881">
        <w:trPr>
          <w:trHeight w:val="503"/>
        </w:trPr>
        <w:tc>
          <w:tcPr>
            <w:tcW w:w="3652" w:type="dxa"/>
          </w:tcPr>
          <w:p w:rsidR="006576AA" w:rsidRPr="007C2881" w:rsidRDefault="006576AA" w:rsidP="007C288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i/>
                <w:color w:val="000000"/>
                <w:sz w:val="32"/>
                <w:szCs w:val="32"/>
                <w:lang w:val="en-US"/>
              </w:rPr>
            </w:pPr>
            <w:r>
              <w:rPr>
                <w:rFonts w:ascii="Cambria" w:hAnsi="Cambria" w:cs="Arial"/>
                <w:b/>
                <w:i/>
                <w:color w:val="000000"/>
                <w:sz w:val="32"/>
                <w:szCs w:val="32"/>
                <w:lang w:val="en-US"/>
              </w:rPr>
              <w:t>Masapentruconferinte 3</w:t>
            </w:r>
            <w:r w:rsidRPr="007C2881">
              <w:rPr>
                <w:rFonts w:ascii="Cambria" w:hAnsi="Cambria" w:cs="Arial"/>
                <w:b/>
                <w:i/>
                <w:color w:val="000000"/>
                <w:sz w:val="32"/>
                <w:szCs w:val="32"/>
                <w:lang w:val="en-US"/>
              </w:rPr>
              <w:t xml:space="preserve"> buc.)</w:t>
            </w:r>
          </w:p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i/>
                <w:color w:val="000000"/>
                <w:sz w:val="32"/>
                <w:szCs w:val="32"/>
                <w:lang w:val="en-US"/>
              </w:rPr>
            </w:pPr>
          </w:p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</w:rPr>
            </w:pPr>
          </w:p>
        </w:tc>
        <w:tc>
          <w:tcPr>
            <w:tcW w:w="4215" w:type="dxa"/>
          </w:tcPr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</w:rPr>
            </w:pPr>
          </w:p>
        </w:tc>
      </w:tr>
      <w:tr w:rsidR="006576AA" w:rsidRPr="007C2881" w:rsidTr="007C2881">
        <w:trPr>
          <w:trHeight w:val="503"/>
        </w:trPr>
        <w:tc>
          <w:tcPr>
            <w:tcW w:w="3652" w:type="dxa"/>
          </w:tcPr>
          <w:p w:rsidR="006576AA" w:rsidRPr="007C2881" w:rsidRDefault="006576AA" w:rsidP="007C2881">
            <w:pPr>
              <w:tabs>
                <w:tab w:val="left" w:pos="18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</w:pPr>
            <w:r w:rsidRPr="007C2881"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  <w:t>Denumire</w:t>
            </w:r>
            <w:r w:rsidRPr="007C2881"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  <w:tab/>
            </w:r>
          </w:p>
          <w:p w:rsidR="006576AA" w:rsidRPr="007C2881" w:rsidRDefault="006576AA" w:rsidP="007C2881">
            <w:pPr>
              <w:spacing w:after="0" w:line="240" w:lineRule="auto"/>
              <w:rPr>
                <w:rFonts w:ascii="Cambria" w:hAnsi="Cambria"/>
                <w:i/>
                <w:sz w:val="28"/>
                <w:szCs w:val="28"/>
              </w:rPr>
            </w:pPr>
          </w:p>
        </w:tc>
        <w:tc>
          <w:tcPr>
            <w:tcW w:w="1418" w:type="dxa"/>
          </w:tcPr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</w:pPr>
            <w:r w:rsidRPr="007C2881"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  <w:t>Cant.</w:t>
            </w:r>
          </w:p>
          <w:p w:rsidR="006576AA" w:rsidRPr="007C2881" w:rsidRDefault="006576AA" w:rsidP="007C2881">
            <w:pPr>
              <w:spacing w:after="0" w:line="240" w:lineRule="auto"/>
              <w:rPr>
                <w:rFonts w:ascii="Cambria" w:hAnsi="Cambria"/>
                <w:i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215" w:type="dxa"/>
          </w:tcPr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</w:pPr>
            <w:r w:rsidRPr="007C2881"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  <w:t>Informatiesuplimentara</w:t>
            </w:r>
          </w:p>
          <w:p w:rsidR="006576AA" w:rsidRPr="007C2881" w:rsidRDefault="006576AA" w:rsidP="007C2881">
            <w:pPr>
              <w:spacing w:after="0" w:line="240" w:lineRule="auto"/>
              <w:rPr>
                <w:rFonts w:ascii="Cambria" w:hAnsi="Cambria"/>
                <w:i/>
                <w:sz w:val="28"/>
                <w:szCs w:val="28"/>
              </w:rPr>
            </w:pPr>
          </w:p>
        </w:tc>
      </w:tr>
      <w:tr w:rsidR="006576AA" w:rsidRPr="007C2881" w:rsidTr="007C2881">
        <w:trPr>
          <w:trHeight w:val="320"/>
        </w:trPr>
        <w:tc>
          <w:tcPr>
            <w:tcW w:w="3652" w:type="dxa"/>
          </w:tcPr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  <w:r w:rsidRPr="007C2881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Lemnmasivstejar</w:t>
            </w:r>
          </w:p>
          <w:p w:rsidR="006576AA" w:rsidRPr="007C2881" w:rsidRDefault="006576AA" w:rsidP="007C2881">
            <w:pPr>
              <w:spacing w:after="0" w:line="240" w:lineRule="auto"/>
              <w:rPr>
                <w:rFonts w:ascii="Cambria" w:hAnsi="Cambria"/>
                <w:lang w:val="en-US"/>
              </w:rPr>
            </w:pPr>
          </w:p>
        </w:tc>
        <w:tc>
          <w:tcPr>
            <w:tcW w:w="1418" w:type="dxa"/>
          </w:tcPr>
          <w:p w:rsidR="006576AA" w:rsidRPr="007C2881" w:rsidRDefault="006576AA" w:rsidP="007C2881">
            <w:pPr>
              <w:spacing w:after="0" w:line="240" w:lineRule="auto"/>
              <w:rPr>
                <w:rFonts w:ascii="Cambria" w:hAnsi="Cambria"/>
                <w:lang w:val="en-US"/>
              </w:rPr>
            </w:pPr>
            <w:r w:rsidRPr="007C2881">
              <w:rPr>
                <w:rFonts w:ascii="Cambria" w:hAnsi="Cambria"/>
                <w:lang w:val="en-US"/>
              </w:rPr>
              <w:t>0.11</w:t>
            </w:r>
          </w:p>
        </w:tc>
        <w:tc>
          <w:tcPr>
            <w:tcW w:w="4215" w:type="dxa"/>
          </w:tcPr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lang w:val="en-US"/>
              </w:rPr>
            </w:pPr>
            <w:r w:rsidRPr="007C2881">
              <w:rPr>
                <w:rFonts w:ascii="Cambria" w:hAnsi="Cambria"/>
                <w:lang w:val="en-US"/>
              </w:rPr>
              <w:t>blat</w:t>
            </w:r>
          </w:p>
        </w:tc>
      </w:tr>
      <w:tr w:rsidR="006576AA" w:rsidRPr="007C2881" w:rsidTr="007C2881">
        <w:trPr>
          <w:trHeight w:val="255"/>
        </w:trPr>
        <w:tc>
          <w:tcPr>
            <w:tcW w:w="3652" w:type="dxa"/>
          </w:tcPr>
          <w:p w:rsidR="006576AA" w:rsidRPr="007C2881" w:rsidRDefault="006576AA" w:rsidP="007C2881">
            <w:pPr>
              <w:tabs>
                <w:tab w:val="left" w:pos="1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</w:rPr>
            </w:pPr>
            <w:r w:rsidRPr="007C2881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Lemnmasivstejar</w:t>
            </w:r>
          </w:p>
          <w:p w:rsidR="006576AA" w:rsidRPr="007C2881" w:rsidRDefault="006576AA" w:rsidP="007C2881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:rsidR="006576AA" w:rsidRPr="007C2881" w:rsidRDefault="006576AA" w:rsidP="007C2881">
            <w:pPr>
              <w:spacing w:after="0" w:line="240" w:lineRule="auto"/>
              <w:rPr>
                <w:rFonts w:ascii="Cambria" w:hAnsi="Cambria"/>
                <w:lang w:val="en-US"/>
              </w:rPr>
            </w:pPr>
            <w:r w:rsidRPr="007C2881">
              <w:rPr>
                <w:rFonts w:ascii="Cambria" w:hAnsi="Cambria"/>
                <w:lang w:val="en-US"/>
              </w:rPr>
              <w:t>0.0918</w:t>
            </w:r>
          </w:p>
        </w:tc>
        <w:tc>
          <w:tcPr>
            <w:tcW w:w="4215" w:type="dxa"/>
          </w:tcPr>
          <w:p w:rsidR="006576AA" w:rsidRPr="007C2881" w:rsidRDefault="006576AA" w:rsidP="007C2881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US"/>
              </w:rPr>
            </w:pPr>
            <w:r w:rsidRPr="007C2881">
              <w:rPr>
                <w:rFonts w:ascii="Cambria" w:hAnsi="Cambria"/>
                <w:sz w:val="24"/>
                <w:szCs w:val="24"/>
                <w:lang w:val="en-US"/>
              </w:rPr>
              <w:t>Elemente</w:t>
            </w:r>
          </w:p>
        </w:tc>
      </w:tr>
      <w:tr w:rsidR="006576AA" w:rsidRPr="007C2881" w:rsidTr="007C2881">
        <w:trPr>
          <w:trHeight w:val="198"/>
        </w:trPr>
        <w:tc>
          <w:tcPr>
            <w:tcW w:w="3652" w:type="dxa"/>
          </w:tcPr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</w:rPr>
            </w:pPr>
            <w:r w:rsidRPr="007C2881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MDF furnirindoiet</w:t>
            </w:r>
          </w:p>
          <w:p w:rsidR="006576AA" w:rsidRPr="007C2881" w:rsidRDefault="006576AA" w:rsidP="007C2881">
            <w:pPr>
              <w:spacing w:after="0" w:line="240" w:lineRule="auto"/>
            </w:pPr>
          </w:p>
        </w:tc>
        <w:tc>
          <w:tcPr>
            <w:tcW w:w="1418" w:type="dxa"/>
          </w:tcPr>
          <w:p w:rsidR="006576AA" w:rsidRPr="007C2881" w:rsidRDefault="006576AA" w:rsidP="007C2881">
            <w:pPr>
              <w:spacing w:after="0" w:line="240" w:lineRule="auto"/>
              <w:rPr>
                <w:lang w:val="en-US"/>
              </w:rPr>
            </w:pPr>
            <w:r w:rsidRPr="007C2881">
              <w:rPr>
                <w:lang w:val="en-US"/>
              </w:rPr>
              <w:t>0.09</w:t>
            </w:r>
          </w:p>
        </w:tc>
        <w:tc>
          <w:tcPr>
            <w:tcW w:w="4215" w:type="dxa"/>
          </w:tcPr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C2881">
              <w:rPr>
                <w:rFonts w:ascii="EuroRoman" w:hAnsi="EuroRoman" w:cs="EuroRoman"/>
                <w:color w:val="000000"/>
                <w:sz w:val="24"/>
                <w:szCs w:val="24"/>
                <w:lang w:val="en-US"/>
              </w:rPr>
              <w:t></w:t>
            </w:r>
          </w:p>
        </w:tc>
      </w:tr>
      <w:tr w:rsidR="006576AA" w:rsidRPr="007C2881" w:rsidTr="007C2881">
        <w:trPr>
          <w:trHeight w:val="202"/>
        </w:trPr>
        <w:tc>
          <w:tcPr>
            <w:tcW w:w="3652" w:type="dxa"/>
          </w:tcPr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  <w:r w:rsidRPr="007C2881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MDF furnir</w:t>
            </w:r>
          </w:p>
          <w:p w:rsidR="006576AA" w:rsidRPr="007C2881" w:rsidRDefault="006576AA" w:rsidP="007C2881">
            <w:pPr>
              <w:spacing w:after="0" w:line="240" w:lineRule="auto"/>
            </w:pPr>
          </w:p>
        </w:tc>
        <w:tc>
          <w:tcPr>
            <w:tcW w:w="1418" w:type="dxa"/>
          </w:tcPr>
          <w:p w:rsidR="006576AA" w:rsidRPr="007C2881" w:rsidRDefault="006576AA" w:rsidP="007C2881">
            <w:pPr>
              <w:spacing w:after="0" w:line="240" w:lineRule="auto"/>
              <w:rPr>
                <w:lang w:val="en-US"/>
              </w:rPr>
            </w:pPr>
            <w:r w:rsidRPr="007C2881">
              <w:rPr>
                <w:lang w:val="en-US"/>
              </w:rPr>
              <w:t>0.655</w:t>
            </w:r>
          </w:p>
        </w:tc>
        <w:tc>
          <w:tcPr>
            <w:tcW w:w="4215" w:type="dxa"/>
          </w:tcPr>
          <w:p w:rsidR="006576AA" w:rsidRPr="007C2881" w:rsidRDefault="006576AA" w:rsidP="007C2881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6576AA" w:rsidRPr="007C2881" w:rsidTr="007C2881">
        <w:trPr>
          <w:trHeight w:val="507"/>
        </w:trPr>
        <w:tc>
          <w:tcPr>
            <w:tcW w:w="3652" w:type="dxa"/>
          </w:tcPr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  <w:r w:rsidRPr="007C2881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Complectatieoriginala</w:t>
            </w:r>
          </w:p>
        </w:tc>
        <w:tc>
          <w:tcPr>
            <w:tcW w:w="1418" w:type="dxa"/>
          </w:tcPr>
          <w:p w:rsidR="006576AA" w:rsidRPr="007C2881" w:rsidRDefault="006576AA" w:rsidP="007C2881">
            <w:pPr>
              <w:spacing w:after="0" w:line="240" w:lineRule="auto"/>
              <w:rPr>
                <w:lang w:val="en-US"/>
              </w:rPr>
            </w:pPr>
            <w:r w:rsidRPr="007C2881">
              <w:rPr>
                <w:lang w:val="en-US"/>
              </w:rPr>
              <w:t>2</w:t>
            </w:r>
          </w:p>
        </w:tc>
        <w:tc>
          <w:tcPr>
            <w:tcW w:w="4215" w:type="dxa"/>
          </w:tcPr>
          <w:p w:rsidR="006576AA" w:rsidRPr="007C2881" w:rsidRDefault="006576AA" w:rsidP="007C2881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US"/>
              </w:rPr>
            </w:pPr>
            <w:r w:rsidRPr="007C2881">
              <w:rPr>
                <w:rFonts w:ascii="Cambria" w:hAnsi="Cambria"/>
                <w:sz w:val="24"/>
                <w:szCs w:val="24"/>
                <w:lang w:val="en-US"/>
              </w:rPr>
              <w:t>piciorus</w:t>
            </w:r>
          </w:p>
        </w:tc>
      </w:tr>
      <w:tr w:rsidR="006576AA" w:rsidRPr="007C2881" w:rsidTr="007C2881">
        <w:trPr>
          <w:trHeight w:val="497"/>
        </w:trPr>
        <w:tc>
          <w:tcPr>
            <w:tcW w:w="3652" w:type="dxa"/>
          </w:tcPr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  <w:r w:rsidRPr="007C2881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Complectatieoriginala</w:t>
            </w:r>
          </w:p>
        </w:tc>
        <w:tc>
          <w:tcPr>
            <w:tcW w:w="1418" w:type="dxa"/>
          </w:tcPr>
          <w:p w:rsidR="006576AA" w:rsidRPr="007C2881" w:rsidRDefault="006576AA" w:rsidP="007C2881">
            <w:pPr>
              <w:spacing w:after="0" w:line="240" w:lineRule="auto"/>
              <w:rPr>
                <w:lang w:val="en-US"/>
              </w:rPr>
            </w:pPr>
            <w:r w:rsidRPr="007C2881">
              <w:rPr>
                <w:lang w:val="en-US"/>
              </w:rPr>
              <w:t>6</w:t>
            </w:r>
          </w:p>
        </w:tc>
        <w:tc>
          <w:tcPr>
            <w:tcW w:w="4215" w:type="dxa"/>
          </w:tcPr>
          <w:p w:rsidR="006576AA" w:rsidRPr="007C2881" w:rsidRDefault="006576AA" w:rsidP="007C2881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US"/>
              </w:rPr>
            </w:pPr>
            <w:r w:rsidRPr="007C2881">
              <w:rPr>
                <w:rFonts w:ascii="Cambria" w:hAnsi="Cambria"/>
                <w:sz w:val="24"/>
                <w:szCs w:val="24"/>
                <w:lang w:val="en-US"/>
              </w:rPr>
              <w:t>Piciorus lateral</w:t>
            </w:r>
          </w:p>
        </w:tc>
      </w:tr>
      <w:tr w:rsidR="006576AA" w:rsidRPr="007C2881" w:rsidTr="007C2881">
        <w:trPr>
          <w:trHeight w:val="629"/>
        </w:trPr>
        <w:tc>
          <w:tcPr>
            <w:tcW w:w="3652" w:type="dxa"/>
          </w:tcPr>
          <w:p w:rsidR="006576AA" w:rsidRPr="007C2881" w:rsidRDefault="006576AA" w:rsidP="007C288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  <w:r w:rsidRPr="007C2881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Complectatieoriginala</w:t>
            </w:r>
          </w:p>
        </w:tc>
        <w:tc>
          <w:tcPr>
            <w:tcW w:w="1418" w:type="dxa"/>
          </w:tcPr>
          <w:p w:rsidR="006576AA" w:rsidRPr="007C2881" w:rsidRDefault="006576AA" w:rsidP="007C2881">
            <w:pPr>
              <w:spacing w:after="0" w:line="240" w:lineRule="auto"/>
              <w:rPr>
                <w:lang w:val="en-US"/>
              </w:rPr>
            </w:pPr>
            <w:r w:rsidRPr="007C2881">
              <w:rPr>
                <w:lang w:val="en-US"/>
              </w:rPr>
              <w:t>1</w:t>
            </w:r>
          </w:p>
        </w:tc>
        <w:tc>
          <w:tcPr>
            <w:tcW w:w="4215" w:type="dxa"/>
          </w:tcPr>
          <w:p w:rsidR="006576AA" w:rsidRPr="007C2881" w:rsidRDefault="006576AA" w:rsidP="007C2881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US"/>
              </w:rPr>
            </w:pPr>
            <w:r w:rsidRPr="007C2881">
              <w:rPr>
                <w:rFonts w:ascii="Cambria" w:hAnsi="Cambria"/>
                <w:sz w:val="24"/>
                <w:szCs w:val="24"/>
                <w:lang w:val="en-US"/>
              </w:rPr>
              <w:t>Suport lateral</w:t>
            </w:r>
          </w:p>
        </w:tc>
      </w:tr>
    </w:tbl>
    <w:p w:rsidR="006576AA" w:rsidRDefault="006576AA"/>
    <w:p w:rsidR="006576AA" w:rsidRPr="006B44B4" w:rsidRDefault="006576AA" w:rsidP="006B44B4">
      <w:pPr>
        <w:ind w:firstLine="708"/>
        <w:rPr>
          <w:rFonts w:ascii="Cambria" w:hAnsi="Cambria"/>
          <w:b/>
          <w:i/>
          <w:sz w:val="32"/>
          <w:szCs w:val="32"/>
          <w:lang w:val="en-US"/>
        </w:rPr>
      </w:pPr>
      <w:r w:rsidRPr="006B44B4">
        <w:rPr>
          <w:rFonts w:ascii="Cambria" w:hAnsi="Cambria"/>
          <w:b/>
          <w:i/>
          <w:sz w:val="32"/>
          <w:szCs w:val="32"/>
          <w:lang w:val="en-US"/>
        </w:rPr>
        <w:t>Borderou de materiale</w:t>
      </w:r>
    </w:p>
    <w:p w:rsidR="006576AA" w:rsidRPr="006B44B4" w:rsidRDefault="006576AA" w:rsidP="006B44B4">
      <w:pPr>
        <w:tabs>
          <w:tab w:val="left" w:pos="2220"/>
        </w:tabs>
      </w:pPr>
      <w:r>
        <w:tab/>
      </w:r>
    </w:p>
    <w:p w:rsidR="006576AA" w:rsidRPr="006B44B4" w:rsidRDefault="006576AA" w:rsidP="006B44B4"/>
    <w:p w:rsidR="006576AA" w:rsidRPr="006B44B4" w:rsidRDefault="006576AA" w:rsidP="006B44B4"/>
    <w:p w:rsidR="006576AA" w:rsidRPr="006B44B4" w:rsidRDefault="006576AA" w:rsidP="006B44B4"/>
    <w:p w:rsidR="006576AA" w:rsidRPr="006B44B4" w:rsidRDefault="006576AA" w:rsidP="006B44B4"/>
    <w:p w:rsidR="006576AA" w:rsidRPr="006B44B4" w:rsidRDefault="006576AA" w:rsidP="006B44B4"/>
    <w:p w:rsidR="006576AA" w:rsidRPr="006B44B4" w:rsidRDefault="006576AA" w:rsidP="006B44B4"/>
    <w:p w:rsidR="006576AA" w:rsidRPr="006B44B4" w:rsidRDefault="006576AA" w:rsidP="006B44B4"/>
    <w:p w:rsidR="006576AA" w:rsidRPr="006B44B4" w:rsidRDefault="006576AA" w:rsidP="006B44B4"/>
    <w:p w:rsidR="006576AA" w:rsidRPr="006B44B4" w:rsidRDefault="006576AA" w:rsidP="006B44B4"/>
    <w:p w:rsidR="006576AA" w:rsidRPr="006B44B4" w:rsidRDefault="006576AA" w:rsidP="006B44B4"/>
    <w:p w:rsidR="006576AA" w:rsidRPr="006B44B4" w:rsidRDefault="006576AA" w:rsidP="006B44B4"/>
    <w:sectPr w:rsidR="006576AA" w:rsidRPr="006B44B4" w:rsidSect="00627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manS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EuroRoman">
    <w:altName w:val="Courier New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4B4"/>
    <w:rsid w:val="0014773C"/>
    <w:rsid w:val="002B0159"/>
    <w:rsid w:val="00627699"/>
    <w:rsid w:val="006576AA"/>
    <w:rsid w:val="006B44B4"/>
    <w:rsid w:val="007C2881"/>
    <w:rsid w:val="00B75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4B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B44B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B4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50</Words>
  <Characters>288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Batrinu</cp:lastModifiedBy>
  <cp:revision>2</cp:revision>
  <dcterms:created xsi:type="dcterms:W3CDTF">2014-11-21T08:56:00Z</dcterms:created>
  <dcterms:modified xsi:type="dcterms:W3CDTF">2014-11-26T13:25:00Z</dcterms:modified>
</cp:coreProperties>
</file>